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5A213" w14:textId="259ED19A" w:rsidR="008605B7" w:rsidRPr="00E77870" w:rsidRDefault="008605B7" w:rsidP="008605B7">
      <w:pPr>
        <w:pStyle w:val="NoSpacing"/>
      </w:pPr>
      <w:r w:rsidRPr="005B7C7B">
        <w:rPr>
          <w:noProof/>
          <w:u w:val="single"/>
        </w:rPr>
        <w:t>Walter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LEMATON</w:t>
      </w:r>
      <w:r w:rsidRPr="00E77870">
        <w:t xml:space="preserve">      (fl.14</w:t>
      </w:r>
      <w:r>
        <w:t>61</w:t>
      </w:r>
      <w:r w:rsidR="00C26E23">
        <w:t>-78</w:t>
      </w:r>
      <w:r w:rsidRPr="00E77870">
        <w:t>)</w:t>
      </w:r>
    </w:p>
    <w:p w14:paraId="1E377A03" w14:textId="77777777" w:rsidR="008605B7" w:rsidRDefault="008605B7" w:rsidP="008605B7">
      <w:pPr>
        <w:pStyle w:val="NoSpacing"/>
      </w:pPr>
      <w:r>
        <w:t xml:space="preserve">of York. </w:t>
      </w:r>
      <w:r w:rsidRPr="005B7C7B">
        <w:rPr>
          <w:noProof/>
        </w:rPr>
        <w:t>Merchant</w:t>
      </w:r>
      <w:r>
        <w:t>.</w:t>
      </w:r>
    </w:p>
    <w:p w14:paraId="51508707" w14:textId="77777777" w:rsidR="008605B7" w:rsidRDefault="008605B7" w:rsidP="008605B7">
      <w:pPr>
        <w:pStyle w:val="NoSpacing"/>
      </w:pPr>
    </w:p>
    <w:p w14:paraId="1958EB64" w14:textId="77777777" w:rsidR="008605B7" w:rsidRDefault="008605B7" w:rsidP="008605B7">
      <w:pPr>
        <w:pStyle w:val="NoSpacing"/>
      </w:pPr>
    </w:p>
    <w:p w14:paraId="034B18A0" w14:textId="12C94926" w:rsidR="008605B7" w:rsidRDefault="008605B7" w:rsidP="008605B7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14:paraId="4F07F8AB" w14:textId="3A53D6B9" w:rsidR="00EA512B" w:rsidRDefault="00EA512B" w:rsidP="008605B7">
      <w:pPr>
        <w:pStyle w:val="NoSpacing"/>
      </w:pPr>
      <w:r>
        <w:t>19 Oct.1478</w:t>
      </w:r>
      <w:r>
        <w:tab/>
        <w:t xml:space="preserve">He was pardoned outlawry for not appearing to answer John </w:t>
      </w:r>
      <w:proofErr w:type="spellStart"/>
      <w:r>
        <w:t>Carr</w:t>
      </w:r>
      <w:proofErr w:type="spellEnd"/>
      <w:r>
        <w:t xml:space="preserve"> of</w:t>
      </w:r>
    </w:p>
    <w:p w14:paraId="3D6152B2" w14:textId="324ABF49" w:rsidR="00EA512B" w:rsidRDefault="00EA512B" w:rsidP="008605B7">
      <w:pPr>
        <w:pStyle w:val="NoSpacing"/>
      </w:pPr>
      <w:r>
        <w:tab/>
      </w:r>
      <w:r>
        <w:tab/>
        <w:t>York, merchant(q.v.), touching a debt of 70s.   (C.P.R. 1476-86 p.83)</w:t>
      </w:r>
    </w:p>
    <w:p w14:paraId="72FC5590" w14:textId="77777777" w:rsidR="008605B7" w:rsidRDefault="008605B7" w:rsidP="008605B7">
      <w:pPr>
        <w:pStyle w:val="NoSpacing"/>
      </w:pPr>
    </w:p>
    <w:p w14:paraId="556B724B" w14:textId="77777777" w:rsidR="008605B7" w:rsidRDefault="008605B7" w:rsidP="008605B7">
      <w:pPr>
        <w:pStyle w:val="NoSpacing"/>
      </w:pPr>
    </w:p>
    <w:p w14:paraId="160C9744" w14:textId="27E98E89" w:rsidR="008605B7" w:rsidRDefault="008605B7" w:rsidP="00EA512B">
      <w:pPr>
        <w:pStyle w:val="NoSpacing"/>
        <w:tabs>
          <w:tab w:val="left" w:pos="1903"/>
        </w:tabs>
      </w:pPr>
      <w:r>
        <w:t>25 April 2014</w:t>
      </w:r>
      <w:r w:rsidR="00EA512B">
        <w:tab/>
      </w:r>
    </w:p>
    <w:p w14:paraId="460DDF7B" w14:textId="5C098A20" w:rsidR="00EA512B" w:rsidRDefault="00EA512B" w:rsidP="00EA512B">
      <w:pPr>
        <w:pStyle w:val="NoSpacing"/>
        <w:tabs>
          <w:tab w:val="left" w:pos="1903"/>
        </w:tabs>
      </w:pPr>
      <w:r>
        <w:t>16 February 2021</w:t>
      </w:r>
    </w:p>
    <w:p w14:paraId="7C13D461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60150" w14:textId="77777777" w:rsidR="008605B7" w:rsidRDefault="008605B7" w:rsidP="00920DE3">
      <w:pPr>
        <w:spacing w:after="0" w:line="240" w:lineRule="auto"/>
      </w:pPr>
      <w:r>
        <w:separator/>
      </w:r>
    </w:p>
  </w:endnote>
  <w:endnote w:type="continuationSeparator" w:id="0">
    <w:p w14:paraId="574E3A10" w14:textId="77777777" w:rsidR="008605B7" w:rsidRDefault="008605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1D85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0A2F7" w14:textId="77777777" w:rsidR="00C009D8" w:rsidRPr="00C009D8" w:rsidRDefault="00C009D8">
    <w:pPr>
      <w:pStyle w:val="Footer"/>
    </w:pPr>
    <w:r>
      <w:t>Copyright I.S.Rogers 9 August 2013</w:t>
    </w:r>
  </w:p>
  <w:p w14:paraId="10D8A77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90A8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794C9" w14:textId="77777777" w:rsidR="008605B7" w:rsidRDefault="008605B7" w:rsidP="00920DE3">
      <w:pPr>
        <w:spacing w:after="0" w:line="240" w:lineRule="auto"/>
      </w:pPr>
      <w:r>
        <w:separator/>
      </w:r>
    </w:p>
  </w:footnote>
  <w:footnote w:type="continuationSeparator" w:id="0">
    <w:p w14:paraId="103570C1" w14:textId="77777777" w:rsidR="008605B7" w:rsidRDefault="008605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3560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6F61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E8A0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5B7"/>
    <w:rsid w:val="00120749"/>
    <w:rsid w:val="00624CAE"/>
    <w:rsid w:val="008605B7"/>
    <w:rsid w:val="00920DE3"/>
    <w:rsid w:val="00A2698F"/>
    <w:rsid w:val="00C009D8"/>
    <w:rsid w:val="00C26E23"/>
    <w:rsid w:val="00CF53C8"/>
    <w:rsid w:val="00E47068"/>
    <w:rsid w:val="00EA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CD29A"/>
  <w15:docId w15:val="{B8AB9A3F-4ACB-4E73-BC01-6E68C553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7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2014-06-08T19:16:00Z</dcterms:created>
  <dcterms:modified xsi:type="dcterms:W3CDTF">2021-02-16T22:04:00Z</dcterms:modified>
</cp:coreProperties>
</file>